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AC8EE" w14:textId="77777777" w:rsidR="00FB734C" w:rsidRDefault="00FB734C" w:rsidP="00FB734C">
      <w:pPr>
        <w:pStyle w:val="NoSpacing"/>
      </w:pPr>
      <w:r>
        <w:rPr>
          <w:u w:val="single"/>
        </w:rPr>
        <w:t>Edward LEGHTON</w:t>
      </w:r>
      <w:r>
        <w:t xml:space="preserve">  </w:t>
      </w:r>
      <w:proofErr w:type="gramStart"/>
      <w:r>
        <w:t xml:space="preserve">   (</w:t>
      </w:r>
      <w:proofErr w:type="gramEnd"/>
      <w:r>
        <w:t>fl.1440)</w:t>
      </w:r>
    </w:p>
    <w:p w14:paraId="045B16B9" w14:textId="77777777" w:rsidR="00FB734C" w:rsidRDefault="00FB734C" w:rsidP="00FB734C">
      <w:pPr>
        <w:pStyle w:val="NoSpacing"/>
      </w:pPr>
      <w:r>
        <w:t>of Marche.</w:t>
      </w:r>
    </w:p>
    <w:p w14:paraId="35837CE4" w14:textId="77777777" w:rsidR="00FB734C" w:rsidRDefault="00FB734C" w:rsidP="00FB734C">
      <w:pPr>
        <w:pStyle w:val="NoSpacing"/>
      </w:pPr>
    </w:p>
    <w:p w14:paraId="105B0DD3" w14:textId="1601E921" w:rsidR="00FB734C" w:rsidRDefault="00FB734C" w:rsidP="00FB734C">
      <w:pPr>
        <w:pStyle w:val="NoSpacing"/>
      </w:pPr>
    </w:p>
    <w:p w14:paraId="17D7F9E7" w14:textId="77777777" w:rsidR="0002575F" w:rsidRDefault="0002575F" w:rsidP="0002575F">
      <w:pPr>
        <w:pStyle w:val="NoSpacing"/>
      </w:pPr>
      <w:r>
        <w:t>27 Dec.1438</w:t>
      </w:r>
      <w:r>
        <w:tab/>
        <w:t>He was a juror on the inquisition post mortem held in Shrewsbury into</w:t>
      </w:r>
    </w:p>
    <w:p w14:paraId="539ADAA0" w14:textId="77777777" w:rsidR="0002575F" w:rsidRDefault="0002575F" w:rsidP="0002575F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Chetewynd</w:t>
      </w:r>
      <w:proofErr w:type="spellEnd"/>
      <w:r>
        <w:t>(q.v.).</w:t>
      </w:r>
    </w:p>
    <w:p w14:paraId="62595327" w14:textId="76C1FF71" w:rsidR="0002575F" w:rsidRDefault="0002575F" w:rsidP="0002575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25-27)</w:t>
      </w:r>
    </w:p>
    <w:p w14:paraId="102E06B6" w14:textId="77777777" w:rsidR="00FB734C" w:rsidRDefault="00FB734C" w:rsidP="00FB734C">
      <w:pPr>
        <w:pStyle w:val="NoSpacing"/>
      </w:pPr>
      <w:r>
        <w:t>14 Sep.1440</w:t>
      </w:r>
      <w:r>
        <w:tab/>
        <w:t>He was a juror on the inquisition post mortem held in Shrewsbury into</w:t>
      </w:r>
    </w:p>
    <w:p w14:paraId="50C42A4A" w14:textId="77777777" w:rsidR="00FB734C" w:rsidRDefault="00FB734C" w:rsidP="00FB734C">
      <w:pPr>
        <w:pStyle w:val="NoSpacing"/>
      </w:pPr>
      <w:r>
        <w:tab/>
      </w:r>
      <w:r>
        <w:tab/>
        <w:t xml:space="preserve">lands of the late John </w:t>
      </w:r>
      <w:proofErr w:type="spellStart"/>
      <w:r>
        <w:t>FitzAlan</w:t>
      </w:r>
      <w:proofErr w:type="spellEnd"/>
      <w:r>
        <w:t>, 7</w:t>
      </w:r>
      <w:r w:rsidRPr="00FF016C">
        <w:rPr>
          <w:vertAlign w:val="superscript"/>
        </w:rPr>
        <w:t>th</w:t>
      </w:r>
      <w:r>
        <w:t xml:space="preserve"> Earl of Arundel(q.v.), in Shropshire and</w:t>
      </w:r>
    </w:p>
    <w:p w14:paraId="10973F3D" w14:textId="77777777" w:rsidR="00FB734C" w:rsidRDefault="00FB734C" w:rsidP="00FB734C">
      <w:pPr>
        <w:pStyle w:val="NoSpacing"/>
      </w:pPr>
      <w:r>
        <w:tab/>
      </w:r>
      <w:r>
        <w:tab/>
        <w:t>the adjacent Welsh March.</w:t>
      </w:r>
    </w:p>
    <w:p w14:paraId="1561BF49" w14:textId="77777777" w:rsidR="00FB734C" w:rsidRDefault="00FB734C" w:rsidP="00FB734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25-369)</w:t>
      </w:r>
    </w:p>
    <w:p w14:paraId="61F408DE" w14:textId="77777777" w:rsidR="00FB734C" w:rsidRDefault="00FB734C" w:rsidP="00FB734C">
      <w:pPr>
        <w:pStyle w:val="NoSpacing"/>
      </w:pPr>
    </w:p>
    <w:p w14:paraId="6A051313" w14:textId="77777777" w:rsidR="00FB734C" w:rsidRDefault="00FB734C" w:rsidP="00FB734C">
      <w:pPr>
        <w:pStyle w:val="NoSpacing"/>
      </w:pPr>
    </w:p>
    <w:p w14:paraId="5FB9A55B" w14:textId="0B7191A8" w:rsidR="00FB734C" w:rsidRDefault="00FB734C" w:rsidP="00FB734C">
      <w:pPr>
        <w:pStyle w:val="NoSpacing"/>
      </w:pPr>
      <w:r>
        <w:t>2 July 2016</w:t>
      </w:r>
    </w:p>
    <w:p w14:paraId="1EED9A66" w14:textId="3B6B3058" w:rsidR="0002575F" w:rsidRPr="006D4080" w:rsidRDefault="0002575F" w:rsidP="00FB734C">
      <w:pPr>
        <w:pStyle w:val="NoSpacing"/>
      </w:pPr>
      <w:r>
        <w:t>30 January 2018</w:t>
      </w:r>
      <w:bookmarkStart w:id="0" w:name="_GoBack"/>
      <w:bookmarkEnd w:id="0"/>
    </w:p>
    <w:p w14:paraId="70096BA6" w14:textId="77777777" w:rsidR="006B2F86" w:rsidRPr="00FB734C" w:rsidRDefault="0002575F" w:rsidP="00E71FC3">
      <w:pPr>
        <w:pStyle w:val="NoSpacing"/>
      </w:pPr>
    </w:p>
    <w:sectPr w:rsidR="006B2F86" w:rsidRPr="00FB73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3C3BE" w14:textId="77777777" w:rsidR="00FB734C" w:rsidRDefault="00FB734C" w:rsidP="00E71FC3">
      <w:pPr>
        <w:spacing w:after="0" w:line="240" w:lineRule="auto"/>
      </w:pPr>
      <w:r>
        <w:separator/>
      </w:r>
    </w:p>
  </w:endnote>
  <w:endnote w:type="continuationSeparator" w:id="0">
    <w:p w14:paraId="70C9E794" w14:textId="77777777" w:rsidR="00FB734C" w:rsidRDefault="00FB73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97CC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3A61B" w14:textId="77777777" w:rsidR="00FB734C" w:rsidRDefault="00FB734C" w:rsidP="00E71FC3">
      <w:pPr>
        <w:spacing w:after="0" w:line="240" w:lineRule="auto"/>
      </w:pPr>
      <w:r>
        <w:separator/>
      </w:r>
    </w:p>
  </w:footnote>
  <w:footnote w:type="continuationSeparator" w:id="0">
    <w:p w14:paraId="5DD8AB02" w14:textId="77777777" w:rsidR="00FB734C" w:rsidRDefault="00FB73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34C"/>
    <w:rsid w:val="0002575F"/>
    <w:rsid w:val="001A7C09"/>
    <w:rsid w:val="00733BE7"/>
    <w:rsid w:val="00AB52E8"/>
    <w:rsid w:val="00B16D3F"/>
    <w:rsid w:val="00E71FC3"/>
    <w:rsid w:val="00EF4813"/>
    <w:rsid w:val="00FB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B61FB"/>
  <w15:chartTrackingRefBased/>
  <w15:docId w15:val="{F66FDA4F-E169-4796-9508-44B6E341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2016-07-02T21:01:00Z</dcterms:created>
  <dcterms:modified xsi:type="dcterms:W3CDTF">2018-01-30T20:11:00Z</dcterms:modified>
</cp:coreProperties>
</file>